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2E5" w14:textId="714794F8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</w:t>
      </w:r>
      <w:r w:rsidR="00D04D01">
        <w:rPr>
          <w:rFonts w:ascii="Arial" w:hAnsi="Arial" w:cs="Arial"/>
          <w:i/>
          <w:noProof/>
          <w:sz w:val="28"/>
        </w:rPr>
        <w:t>0125</w:t>
      </w:r>
    </w:p>
    <w:p w14:paraId="5D207BE8" w14:textId="728A443E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137E83C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1EEE98DD" w:rsidR="001E41F3" w:rsidRPr="00410371" w:rsidRDefault="00D04D01" w:rsidP="00086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67B102CB" w:rsidR="001E41F3" w:rsidRPr="00410371" w:rsidRDefault="0008678D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786B7F63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</w:t>
            </w:r>
            <w:r w:rsidR="00617A2D">
              <w:rPr>
                <w:b/>
                <w:noProof/>
                <w:sz w:val="28"/>
              </w:rPr>
              <w:t>3</w:t>
            </w:r>
            <w:r w:rsidR="006625CD">
              <w:rPr>
                <w:b/>
                <w:noProof/>
                <w:sz w:val="28"/>
              </w:rPr>
              <w:t>.</w:t>
            </w:r>
            <w:r w:rsidR="00617A2D">
              <w:rPr>
                <w:b/>
                <w:noProof/>
                <w:sz w:val="28"/>
              </w:rPr>
              <w:t>7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1C21B2D0" w:rsidR="001E41F3" w:rsidRDefault="00CD0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t>MTSI network preference management object tree for EVS</w:t>
            </w:r>
            <w:r w:rsidR="00617A2D">
              <w:t xml:space="preserve"> (Release 13)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32759379" w:rsidR="001E41F3" w:rsidRDefault="00FD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0AC9895" w:rsidR="001E41F3" w:rsidRDefault="00617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3B9D7B7B" w:rsidR="001E41F3" w:rsidRPr="00A276F3" w:rsidRDefault="00FD7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1B3EF972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7A2D">
              <w:t>3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019BEE86" w:rsidR="001E41F3" w:rsidRDefault="0072447D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15.2, br is required to be</w:t>
            </w:r>
            <w:r w:rsidR="00751B5B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presented for EVS. Same requirement for bw. </w:t>
            </w:r>
            <w:r w:rsidR="007C1E84">
              <w:rPr>
                <w:noProof/>
              </w:rPr>
              <w:t xml:space="preserve">Per </w:t>
            </w:r>
            <w:r>
              <w:rPr>
                <w:noProof/>
              </w:rPr>
              <w:t>TS 26.445, br not present is allowed and indicates that all bit rates consistent with the negotiated bandwidth are a</w:t>
            </w:r>
            <w:r w:rsidR="00751B5B">
              <w:rPr>
                <w:noProof/>
              </w:rPr>
              <w:t>llowed</w:t>
            </w:r>
            <w:r>
              <w:rPr>
                <w:noProof/>
              </w:rPr>
              <w:t xml:space="preserve"> </w:t>
            </w:r>
            <w:r w:rsidR="00751B5B">
              <w:rPr>
                <w:noProof/>
              </w:rPr>
              <w:t>in</w:t>
            </w:r>
            <w:r>
              <w:rPr>
                <w:noProof/>
              </w:rPr>
              <w:t xml:space="preserve"> the session. Similarly, bw not present is allowed and </w:t>
            </w:r>
            <w:r w:rsidR="00751B5B">
              <w:rPr>
                <w:noProof/>
              </w:rPr>
              <w:t xml:space="preserve">indicates that all </w:t>
            </w:r>
            <w:r w:rsidR="00751B5B" w:rsidRPr="00C82F72">
              <w:rPr>
                <w:rFonts w:hint="eastAsia"/>
                <w:kern w:val="2"/>
                <w:lang w:eastAsia="ja-JP"/>
              </w:rPr>
              <w:t>bandwidths consistent with the negotiated bit-rate(s) are allowed in the session</w:t>
            </w:r>
            <w:r w:rsidR="00751B5B">
              <w:rPr>
                <w:kern w:val="2"/>
                <w:lang w:eastAsia="ja-JP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224F568A" w:rsidR="001E41F3" w:rsidRDefault="00751B5B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Change 15.2 to be consistent with TS 26.445</w:t>
            </w:r>
            <w:r w:rsidR="00711FBC">
              <w:t>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AFB2E5A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Will cause confusion in implementation</w:t>
            </w:r>
            <w:r w:rsidR="0005188F">
              <w:rPr>
                <w:rFonts w:cs="Arial"/>
              </w:rPr>
              <w:t xml:space="preserve">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25D6F778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15.2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4E8EEBE2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5BFC26E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36D31AC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51B5B">
        <w:tc>
          <w:tcPr>
            <w:tcW w:w="9639" w:type="dxa"/>
            <w:shd w:val="clear" w:color="auto" w:fill="FFFF00"/>
          </w:tcPr>
          <w:p w14:paraId="1E484D8D" w14:textId="0691D21D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Change</w:t>
            </w:r>
            <w:r w:rsidR="00751B5B">
              <w:rPr>
                <w:b/>
                <w:bCs/>
                <w:noProof/>
                <w:color w:val="800080"/>
              </w:rPr>
              <w:t>s</w:t>
            </w:r>
          </w:p>
        </w:tc>
      </w:tr>
    </w:tbl>
    <w:p w14:paraId="328FE6F8" w14:textId="77777777" w:rsidR="00751B5B" w:rsidRDefault="00751B5B" w:rsidP="00751B5B">
      <w:pPr>
        <w:pStyle w:val="Heading2"/>
      </w:pPr>
      <w:bookmarkStart w:id="3" w:name="_Toc532336404"/>
      <w:r w:rsidRPr="0077665D">
        <w:t>1</w:t>
      </w:r>
      <w:r>
        <w:t>5</w:t>
      </w:r>
      <w:r w:rsidRPr="0077665D">
        <w:t>.2</w:t>
      </w:r>
      <w:r w:rsidRPr="0077665D">
        <w:tab/>
      </w:r>
      <w:r>
        <w:t>Nodes Definition</w:t>
      </w:r>
      <w:bookmarkEnd w:id="3"/>
    </w:p>
    <w:p w14:paraId="559C868B" w14:textId="77777777" w:rsidR="00751B5B" w:rsidRDefault="00751B5B" w:rsidP="00751B5B">
      <w:r>
        <w:t>The following nodes and leaf objects in figure 15.1 shall be contained under the 3GPP_MTSINP node if a MTSI client in the terminal support the feature described in this clause (information of DDF for this MO is given in Annex H):</w:t>
      </w:r>
    </w:p>
    <w:p w14:paraId="3802B525" w14:textId="26A664AB" w:rsidR="00751B5B" w:rsidRDefault="00617A2D" w:rsidP="00617A2D">
      <w:pPr>
        <w:pStyle w:val="TF"/>
        <w:jc w:val="left"/>
      </w:pPr>
      <w:r>
        <w:t>. . .</w:t>
      </w:r>
    </w:p>
    <w:p w14:paraId="04D7002D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Node: /</w:t>
      </w:r>
      <w:r w:rsidRPr="00B163D8">
        <w:rPr>
          <w:b/>
          <w:i/>
          <w:iCs/>
          <w:sz w:val="32"/>
          <w:szCs w:val="32"/>
        </w:rPr>
        <w:t>&lt;X&gt;</w:t>
      </w:r>
    </w:p>
    <w:p w14:paraId="472E6A55" w14:textId="77777777" w:rsidR="00751B5B" w:rsidRDefault="00751B5B" w:rsidP="00751B5B">
      <w:r>
        <w:t xml:space="preserve">This interior node specifies the unique object id of a MTSI network preferences management object. The purpose of this interior node is to group together the parameters of a single object. </w:t>
      </w:r>
    </w:p>
    <w:p w14:paraId="5AB20A4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7B405579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6E1BF871" w14:textId="77777777" w:rsidR="00751B5B" w:rsidRDefault="00751B5B" w:rsidP="00751B5B">
      <w:pPr>
        <w:pStyle w:val="B1"/>
      </w:pPr>
      <w:r>
        <w:t>-</w:t>
      </w:r>
      <w:r>
        <w:tab/>
        <w:t>Minimum Access Types: Get</w:t>
      </w:r>
    </w:p>
    <w:p w14:paraId="4217000F" w14:textId="77777777" w:rsidR="00751B5B" w:rsidRDefault="00751B5B" w:rsidP="00751B5B">
      <w:r>
        <w:t xml:space="preserve">The following interior nodes shall be contained if the MTSI client in the terminal supports the "MTSI network preferences Management Object". </w:t>
      </w:r>
    </w:p>
    <w:p w14:paraId="076A26C7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</w:t>
      </w:r>
    </w:p>
    <w:p w14:paraId="0E5E6648" w14:textId="77777777" w:rsidR="00751B5B" w:rsidRDefault="00751B5B" w:rsidP="00751B5B">
      <w:r>
        <w:t xml:space="preserve">The Speech node is the starting point of the speech codec definitions (if any speech codec </w:t>
      </w:r>
      <w:proofErr w:type="gramStart"/>
      <w:r>
        <w:t>are</w:t>
      </w:r>
      <w:proofErr w:type="gramEnd"/>
      <w:r>
        <w:t xml:space="preserve"> available)</w:t>
      </w:r>
    </w:p>
    <w:p w14:paraId="56867E4B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00A7EE8C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45772888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5A4023E5" w14:textId="144061D1" w:rsidR="0005188F" w:rsidRDefault="00751B5B" w:rsidP="0005188F">
      <w:pPr>
        <w:rPr>
          <w:b/>
        </w:rPr>
      </w:pPr>
      <w:r w:rsidRPr="00751B5B">
        <w:rPr>
          <w:b/>
        </w:rPr>
        <w:t>…</w:t>
      </w:r>
    </w:p>
    <w:p w14:paraId="29DB7A38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</w:p>
    <w:p w14:paraId="63EC8F95" w14:textId="77777777" w:rsidR="00751B5B" w:rsidRPr="00E963D1" w:rsidRDefault="00751B5B" w:rsidP="00751B5B">
      <w:pPr>
        <w:rPr>
          <w:lang w:eastAsia="ko-KR"/>
        </w:rPr>
      </w:pPr>
      <w:r w:rsidRPr="00E963D1">
        <w:t xml:space="preserve">This interior node is used to allow a reference to </w:t>
      </w:r>
      <w:r w:rsidRPr="00E963D1">
        <w:rPr>
          <w:rFonts w:hint="eastAsia"/>
          <w:lang w:eastAsia="ko-KR"/>
        </w:rPr>
        <w:t>a list of</w:t>
      </w:r>
      <w:r w:rsidRPr="00E963D1">
        <w:t xml:space="preserve"> parameters related to </w:t>
      </w:r>
      <w:r>
        <w:rPr>
          <w:rFonts w:hint="eastAsia"/>
          <w:lang w:eastAsia="ko-KR"/>
        </w:rPr>
        <w:t>the configuration of EVS speech</w:t>
      </w:r>
      <w:r w:rsidRPr="00E963D1">
        <w:rPr>
          <w:rFonts w:hint="eastAsia"/>
          <w:lang w:eastAsia="ko-KR"/>
        </w:rPr>
        <w:t xml:space="preserve"> codec</w:t>
      </w:r>
      <w:r w:rsidRPr="00E963D1">
        <w:t>.</w:t>
      </w:r>
    </w:p>
    <w:p w14:paraId="054D2DC9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r w:rsidRPr="00E963D1">
        <w:t>ZeroOrOne</w:t>
      </w:r>
      <w:proofErr w:type="spellEnd"/>
    </w:p>
    <w:p w14:paraId="7CE225A6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r w:rsidRPr="00E963D1">
        <w:rPr>
          <w:rFonts w:hint="eastAsia"/>
          <w:lang w:eastAsia="ko-KR"/>
        </w:rPr>
        <w:t>node</w:t>
      </w:r>
    </w:p>
    <w:p w14:paraId="0ACB42E6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32D2331E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r>
        <w:rPr>
          <w:rFonts w:hint="eastAsia"/>
          <w:b/>
          <w:sz w:val="32"/>
          <w:szCs w:val="32"/>
          <w:lang w:eastAsia="ko-KR"/>
        </w:rPr>
        <w:t>Br</w:t>
      </w:r>
    </w:p>
    <w:p w14:paraId="44FFDD44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br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 or value of bit-rate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26D84B9A" w14:textId="75CD10E9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4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52D91AE0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6DE8EB99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1BA33FD3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proofErr w:type="spellStart"/>
      <w:r>
        <w:rPr>
          <w:rFonts w:hint="eastAsia"/>
          <w:b/>
          <w:sz w:val="32"/>
          <w:szCs w:val="32"/>
          <w:lang w:eastAsia="ko-KR"/>
        </w:rPr>
        <w:t>Bw</w:t>
      </w:r>
      <w:proofErr w:type="spellEnd"/>
    </w:p>
    <w:p w14:paraId="60D44337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bw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</w:t>
      </w:r>
      <w:r w:rsidRPr="00E963D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value </w:t>
      </w:r>
      <w:r w:rsidRPr="00E963D1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bandwidth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4A236C59" w14:textId="6E2EFCED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5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4C00643A" w14:textId="77777777" w:rsidR="00751B5B" w:rsidRDefault="00751B5B" w:rsidP="00751B5B">
      <w:pPr>
        <w:ind w:left="568" w:hanging="284"/>
        <w:rPr>
          <w:lang w:eastAsia="ko-KR"/>
        </w:rPr>
      </w:pPr>
      <w:r w:rsidRPr="00E963D1">
        <w:lastRenderedPageBreak/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4611F35D" w14:textId="77777777" w:rsidR="00751B5B" w:rsidRPr="00566737" w:rsidRDefault="00751B5B" w:rsidP="00751B5B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963D1">
        <w:t>Minimum Access Types: Get</w:t>
      </w:r>
    </w:p>
    <w:p w14:paraId="39B21F03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/Speech/&lt;X&gt;/</w:t>
      </w:r>
      <w:proofErr w:type="spellStart"/>
      <w:r w:rsidRPr="00B163D8">
        <w:rPr>
          <w:b/>
          <w:sz w:val="32"/>
          <w:szCs w:val="32"/>
        </w:rPr>
        <w:t>ConRef</w:t>
      </w:r>
      <w:proofErr w:type="spellEnd"/>
    </w:p>
    <w:p w14:paraId="015C82F8" w14:textId="77777777" w:rsidR="00751B5B" w:rsidRDefault="00751B5B" w:rsidP="00751B5B">
      <w:r>
        <w:t xml:space="preserve">This node specifies a reference to QoS parameters Management Object. </w:t>
      </w:r>
      <w:r>
        <w:rPr>
          <w:lang w:eastAsia="zh-CN"/>
        </w:rPr>
        <w:t>The interior node’s leaf nodes specify the network preferred QoS parameters as defined in 3GPP TS 24.008 and t</w:t>
      </w:r>
      <w:r>
        <w:t>hey should be used in the bearer request when client initiated QoS happen.</w:t>
      </w:r>
      <w:r>
        <w:rPr>
          <w:lang w:eastAsia="zh-CN"/>
        </w:rPr>
        <w:t xml:space="preserve"> </w:t>
      </w:r>
      <w:r>
        <w:t>Implementation specific MO may be referenced.</w:t>
      </w:r>
    </w:p>
    <w:p w14:paraId="5519258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0C0B5A8" w14:textId="77777777" w:rsidR="00751B5B" w:rsidRDefault="00751B5B" w:rsidP="00751B5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3C05D3A2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04F552E4" w14:textId="3E3470A0" w:rsidR="00751B5B" w:rsidRPr="00751B5B" w:rsidRDefault="00751B5B" w:rsidP="0005188F">
      <w:pPr>
        <w:rPr>
          <w:b/>
        </w:rPr>
      </w:pPr>
      <w:r w:rsidRPr="00751B5B">
        <w:rPr>
          <w:b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6E88E58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 xml:space="preserve">End of </w:t>
            </w:r>
            <w:r w:rsidR="00751B5B">
              <w:rPr>
                <w:b/>
                <w:bCs/>
                <w:noProof/>
                <w:color w:val="800080"/>
              </w:rPr>
              <w:t>changes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949C6" w14:textId="77777777" w:rsidR="005170A6" w:rsidRDefault="005170A6">
      <w:r>
        <w:separator/>
      </w:r>
    </w:p>
  </w:endnote>
  <w:endnote w:type="continuationSeparator" w:id="0">
    <w:p w14:paraId="4BB5DC0B" w14:textId="77777777" w:rsidR="005170A6" w:rsidRDefault="0051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B52EC" w14:textId="77777777" w:rsidR="005170A6" w:rsidRDefault="005170A6">
      <w:r>
        <w:separator/>
      </w:r>
    </w:p>
  </w:footnote>
  <w:footnote w:type="continuationSeparator" w:id="0">
    <w:p w14:paraId="4B59CA70" w14:textId="77777777" w:rsidR="005170A6" w:rsidRDefault="00517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Wang ">
    <w15:presenceInfo w15:providerId="None" w15:userId="Min W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5987"/>
    <w:rsid w:val="00115D88"/>
    <w:rsid w:val="00134A5F"/>
    <w:rsid w:val="00145D43"/>
    <w:rsid w:val="00153D4E"/>
    <w:rsid w:val="00156BED"/>
    <w:rsid w:val="00173AC3"/>
    <w:rsid w:val="00181F5A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33CE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D5638"/>
    <w:rsid w:val="003E1A36"/>
    <w:rsid w:val="003F619C"/>
    <w:rsid w:val="00410371"/>
    <w:rsid w:val="004242F1"/>
    <w:rsid w:val="004411CE"/>
    <w:rsid w:val="00476FDD"/>
    <w:rsid w:val="00481AD4"/>
    <w:rsid w:val="004864CC"/>
    <w:rsid w:val="00490CBD"/>
    <w:rsid w:val="004A5135"/>
    <w:rsid w:val="004A7C85"/>
    <w:rsid w:val="004B75B7"/>
    <w:rsid w:val="004B7D78"/>
    <w:rsid w:val="0051580D"/>
    <w:rsid w:val="005170A6"/>
    <w:rsid w:val="005422D4"/>
    <w:rsid w:val="00547111"/>
    <w:rsid w:val="00586769"/>
    <w:rsid w:val="00592D74"/>
    <w:rsid w:val="005D64F4"/>
    <w:rsid w:val="005E1718"/>
    <w:rsid w:val="005E2C44"/>
    <w:rsid w:val="00612932"/>
    <w:rsid w:val="00617A2D"/>
    <w:rsid w:val="00621188"/>
    <w:rsid w:val="006257ED"/>
    <w:rsid w:val="00630DA7"/>
    <w:rsid w:val="006360D3"/>
    <w:rsid w:val="006625CD"/>
    <w:rsid w:val="006721E0"/>
    <w:rsid w:val="00687380"/>
    <w:rsid w:val="00695808"/>
    <w:rsid w:val="006960B3"/>
    <w:rsid w:val="006B428B"/>
    <w:rsid w:val="006B46FB"/>
    <w:rsid w:val="006D12E3"/>
    <w:rsid w:val="006E21FB"/>
    <w:rsid w:val="006F6B46"/>
    <w:rsid w:val="007005F4"/>
    <w:rsid w:val="00711FBC"/>
    <w:rsid w:val="0072447D"/>
    <w:rsid w:val="00725175"/>
    <w:rsid w:val="00751B5B"/>
    <w:rsid w:val="00792342"/>
    <w:rsid w:val="007977A8"/>
    <w:rsid w:val="007A6A39"/>
    <w:rsid w:val="007B512A"/>
    <w:rsid w:val="007C1E84"/>
    <w:rsid w:val="007C2097"/>
    <w:rsid w:val="007D4532"/>
    <w:rsid w:val="007D6A07"/>
    <w:rsid w:val="007F7259"/>
    <w:rsid w:val="008040A8"/>
    <w:rsid w:val="00821AD3"/>
    <w:rsid w:val="008279FA"/>
    <w:rsid w:val="008626E7"/>
    <w:rsid w:val="00863B74"/>
    <w:rsid w:val="00870EE7"/>
    <w:rsid w:val="008763B8"/>
    <w:rsid w:val="008A45A6"/>
    <w:rsid w:val="008B4DCF"/>
    <w:rsid w:val="008D3CB0"/>
    <w:rsid w:val="008F686C"/>
    <w:rsid w:val="009148DE"/>
    <w:rsid w:val="00941E30"/>
    <w:rsid w:val="00966F31"/>
    <w:rsid w:val="009777D9"/>
    <w:rsid w:val="00991B88"/>
    <w:rsid w:val="0099350B"/>
    <w:rsid w:val="009A4A13"/>
    <w:rsid w:val="009A5753"/>
    <w:rsid w:val="009A579D"/>
    <w:rsid w:val="009A59A8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169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C16477"/>
    <w:rsid w:val="00C65F58"/>
    <w:rsid w:val="00C66BA2"/>
    <w:rsid w:val="00C860E6"/>
    <w:rsid w:val="00C863AB"/>
    <w:rsid w:val="00C95985"/>
    <w:rsid w:val="00CB47A5"/>
    <w:rsid w:val="00CC5026"/>
    <w:rsid w:val="00CC68D0"/>
    <w:rsid w:val="00CD02B3"/>
    <w:rsid w:val="00D03F9A"/>
    <w:rsid w:val="00D04D01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2CB5"/>
    <w:rsid w:val="00DE34CF"/>
    <w:rsid w:val="00E13F3D"/>
    <w:rsid w:val="00E329F0"/>
    <w:rsid w:val="00E34898"/>
    <w:rsid w:val="00E4269F"/>
    <w:rsid w:val="00E827C1"/>
    <w:rsid w:val="00EB09B7"/>
    <w:rsid w:val="00EE7D7C"/>
    <w:rsid w:val="00F0061C"/>
    <w:rsid w:val="00F25D98"/>
    <w:rsid w:val="00F300FB"/>
    <w:rsid w:val="00FB531E"/>
    <w:rsid w:val="00FB6386"/>
    <w:rsid w:val="00FD2A17"/>
    <w:rsid w:val="00FD79C6"/>
    <w:rsid w:val="00FD7FD2"/>
    <w:rsid w:val="00FE3B3A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1B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84C83-3CAC-4C1A-8410-54E9D80A8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22</cp:revision>
  <cp:lastPrinted>1900-01-01T08:00:00Z</cp:lastPrinted>
  <dcterms:created xsi:type="dcterms:W3CDTF">2019-01-04T19:39:00Z</dcterms:created>
  <dcterms:modified xsi:type="dcterms:W3CDTF">2019-01-22T20:45:00Z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